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40D" w:rsidRPr="009C540F" w:rsidRDefault="00B9740D" w:rsidP="003D4D3E">
      <w:pPr>
        <w:jc w:val="center"/>
        <w:rPr>
          <w:b/>
          <w:sz w:val="28"/>
          <w:szCs w:val="28"/>
        </w:rPr>
      </w:pPr>
      <w:r w:rsidRPr="009C540F">
        <w:rPr>
          <w:rFonts w:hint="eastAsia"/>
          <w:b/>
          <w:sz w:val="28"/>
          <w:szCs w:val="28"/>
        </w:rPr>
        <w:t>玩</w:t>
      </w:r>
      <w:r>
        <w:rPr>
          <w:b/>
          <w:sz w:val="28"/>
          <w:szCs w:val="28"/>
        </w:rPr>
        <w:t xml:space="preserve"> </w:t>
      </w:r>
      <w:r w:rsidRPr="009C540F">
        <w:rPr>
          <w:rFonts w:hint="eastAsia"/>
          <w:b/>
          <w:sz w:val="28"/>
          <w:szCs w:val="28"/>
        </w:rPr>
        <w:t>磁</w:t>
      </w:r>
      <w:r>
        <w:rPr>
          <w:b/>
          <w:sz w:val="28"/>
          <w:szCs w:val="28"/>
        </w:rPr>
        <w:t xml:space="preserve"> </w:t>
      </w:r>
      <w:r w:rsidRPr="009C540F">
        <w:rPr>
          <w:rFonts w:hint="eastAsia"/>
          <w:b/>
          <w:sz w:val="28"/>
          <w:szCs w:val="28"/>
        </w:rPr>
        <w:t>铁</w:t>
      </w:r>
    </w:p>
    <w:p w:rsidR="00B9740D" w:rsidRDefault="00B9740D" w:rsidP="002F1754">
      <w:pPr>
        <w:ind w:firstLineChars="450" w:firstLine="31680"/>
      </w:pPr>
      <w:r>
        <w:rPr>
          <w:rFonts w:hint="eastAsia"/>
        </w:rPr>
        <w:t>引领者：临海师范附属小学</w:t>
      </w:r>
      <w:r>
        <w:t xml:space="preserve">  </w:t>
      </w:r>
      <w:r>
        <w:rPr>
          <w:rFonts w:hint="eastAsia"/>
        </w:rPr>
        <w:t>黄申友</w:t>
      </w:r>
      <w:r>
        <w:t xml:space="preserve">      </w:t>
      </w:r>
      <w:r>
        <w:rPr>
          <w:rFonts w:hint="eastAsia"/>
        </w:rPr>
        <w:t>探究者：成都师范附属小学二年级</w:t>
      </w:r>
      <w:r>
        <w:t>2</w:t>
      </w:r>
      <w:r>
        <w:rPr>
          <w:rFonts w:hint="eastAsia"/>
        </w:rPr>
        <w:t>班</w:t>
      </w:r>
    </w:p>
    <w:p w:rsidR="00B9740D" w:rsidRPr="0057596C" w:rsidRDefault="00B9740D" w:rsidP="002F1754">
      <w:pPr>
        <w:ind w:firstLineChars="196" w:firstLine="31680"/>
        <w:rPr>
          <w:b/>
        </w:rPr>
      </w:pPr>
      <w:r w:rsidRPr="0057596C">
        <w:rPr>
          <w:rFonts w:hint="eastAsia"/>
          <w:b/>
        </w:rPr>
        <w:t>教学目标：</w:t>
      </w:r>
    </w:p>
    <w:p w:rsidR="00B9740D" w:rsidRDefault="00B9740D" w:rsidP="002F1754">
      <w:pPr>
        <w:ind w:firstLineChars="350" w:firstLine="31680"/>
      </w:pPr>
      <w:r w:rsidRPr="0057596C">
        <w:rPr>
          <w:rFonts w:hint="eastAsia"/>
        </w:rPr>
        <w:t>科学概念：</w:t>
      </w:r>
    </w:p>
    <w:p w:rsidR="00B9740D" w:rsidRDefault="00B9740D" w:rsidP="002F1754">
      <w:pPr>
        <w:ind w:firstLineChars="400" w:firstLine="31680"/>
      </w:pPr>
      <w:r w:rsidRPr="0057596C">
        <w:t>1.</w:t>
      </w:r>
      <w:r w:rsidRPr="0057596C">
        <w:rPr>
          <w:rFonts w:hint="eastAsia"/>
        </w:rPr>
        <w:t>磁铁能吸引铁制的物体，不能吸金银铜制品；</w:t>
      </w:r>
    </w:p>
    <w:p w:rsidR="00B9740D" w:rsidRDefault="00B9740D" w:rsidP="002F1754">
      <w:pPr>
        <w:ind w:firstLineChars="400" w:firstLine="31680"/>
      </w:pPr>
      <w:r w:rsidRPr="0057596C">
        <w:t>2.</w:t>
      </w:r>
      <w:r w:rsidRPr="0057596C">
        <w:rPr>
          <w:rFonts w:hint="eastAsia"/>
        </w:rPr>
        <w:t>磁铁隔着一些物体也能吸铁。</w:t>
      </w:r>
    </w:p>
    <w:p w:rsidR="00B9740D" w:rsidRDefault="00B9740D" w:rsidP="002F1754">
      <w:pPr>
        <w:ind w:leftChars="350" w:left="31680" w:hangingChars="100" w:firstLine="31680"/>
      </w:pPr>
      <w:r w:rsidRPr="0057596C">
        <w:rPr>
          <w:rFonts w:hint="eastAsia"/>
        </w:rPr>
        <w:t>过程与方法：</w:t>
      </w:r>
    </w:p>
    <w:p w:rsidR="00B9740D" w:rsidRDefault="00B9740D" w:rsidP="002F1754">
      <w:pPr>
        <w:ind w:leftChars="400" w:left="31680" w:hangingChars="50" w:firstLine="31680"/>
      </w:pPr>
      <w:r w:rsidRPr="0057596C">
        <w:t>1.</w:t>
      </w:r>
      <w:r w:rsidRPr="0057596C">
        <w:rPr>
          <w:rFonts w:hint="eastAsia"/>
        </w:rPr>
        <w:t>做中玩，玩中</w:t>
      </w:r>
      <w:r>
        <w:rPr>
          <w:rFonts w:hint="eastAsia"/>
        </w:rPr>
        <w:t>学，学中思</w:t>
      </w:r>
      <w:r w:rsidRPr="0057596C">
        <w:rPr>
          <w:rFonts w:hint="eastAsia"/>
        </w:rPr>
        <w:t>，初步感知通过实验了解磁铁能吸引什么，不能吸引什么；</w:t>
      </w:r>
    </w:p>
    <w:p w:rsidR="00B9740D" w:rsidRDefault="00B9740D" w:rsidP="002F1754">
      <w:pPr>
        <w:ind w:leftChars="400" w:left="31680" w:hangingChars="50" w:firstLine="31680"/>
      </w:pPr>
      <w:r w:rsidRPr="0057596C">
        <w:t>2.</w:t>
      </w:r>
      <w:r w:rsidRPr="0057596C">
        <w:rPr>
          <w:rFonts w:hint="eastAsia"/>
        </w:rPr>
        <w:t>玩孩子喜欢的不碰铁钉能悬空吸引</w:t>
      </w:r>
      <w:r>
        <w:rPr>
          <w:rFonts w:hint="eastAsia"/>
        </w:rPr>
        <w:t>游戏</w:t>
      </w:r>
      <w:r w:rsidRPr="0057596C">
        <w:rPr>
          <w:rFonts w:hint="eastAsia"/>
        </w:rPr>
        <w:t>，引领孩子动手、体验、反思、表述；</w:t>
      </w:r>
    </w:p>
    <w:p w:rsidR="00B9740D" w:rsidRPr="0057596C" w:rsidRDefault="00B9740D" w:rsidP="002F1754">
      <w:pPr>
        <w:ind w:leftChars="400" w:left="31680" w:hangingChars="50" w:firstLine="31680"/>
      </w:pPr>
      <w:r w:rsidRPr="0057596C">
        <w:t>3.</w:t>
      </w:r>
      <w:r w:rsidRPr="0057596C">
        <w:rPr>
          <w:rFonts w:hint="eastAsia"/>
        </w:rPr>
        <w:t>研究磁铁隔着物体吸铁，初步感知在生活中的应用。</w:t>
      </w:r>
    </w:p>
    <w:p w:rsidR="00B9740D" w:rsidRPr="0057596C" w:rsidRDefault="00B9740D" w:rsidP="002F1754">
      <w:pPr>
        <w:ind w:firstLineChars="350" w:firstLine="31680"/>
      </w:pPr>
      <w:r w:rsidRPr="0057596C">
        <w:rPr>
          <w:rFonts w:hint="eastAsia"/>
        </w:rPr>
        <w:t>情感态度价值观：体验认真实验获取证据</w:t>
      </w:r>
      <w:r>
        <w:rPr>
          <w:rFonts w:hint="eastAsia"/>
        </w:rPr>
        <w:t>，激发</w:t>
      </w:r>
      <w:r w:rsidRPr="0057596C">
        <w:rPr>
          <w:rFonts w:hint="eastAsia"/>
        </w:rPr>
        <w:t>科学探究乐趣。</w:t>
      </w:r>
    </w:p>
    <w:p w:rsidR="00B9740D" w:rsidRPr="0057596C" w:rsidRDefault="00B9740D" w:rsidP="002F1754">
      <w:pPr>
        <w:ind w:firstLineChars="200" w:firstLine="31680"/>
        <w:rPr>
          <w:b/>
        </w:rPr>
      </w:pPr>
      <w:r w:rsidRPr="0057596C">
        <w:rPr>
          <w:rFonts w:hint="eastAsia"/>
          <w:b/>
        </w:rPr>
        <w:t>教学重点</w:t>
      </w:r>
    </w:p>
    <w:p w:rsidR="00B9740D" w:rsidRPr="0057596C" w:rsidRDefault="00B9740D" w:rsidP="002F1754">
      <w:pPr>
        <w:ind w:firstLineChars="400" w:firstLine="31680"/>
      </w:pPr>
      <w:r w:rsidRPr="0057596C">
        <w:rPr>
          <w:rFonts w:hint="eastAsia"/>
        </w:rPr>
        <w:t>通过实验，了解到磁铁能吸引铁制品，不能吸金银铜。</w:t>
      </w:r>
    </w:p>
    <w:p w:rsidR="00B9740D" w:rsidRPr="0057596C" w:rsidRDefault="00B9740D" w:rsidP="002F1754">
      <w:pPr>
        <w:ind w:firstLineChars="200" w:firstLine="31680"/>
        <w:rPr>
          <w:b/>
        </w:rPr>
      </w:pPr>
      <w:r w:rsidRPr="0057596C">
        <w:rPr>
          <w:rFonts w:hint="eastAsia"/>
          <w:b/>
        </w:rPr>
        <w:t>教学难点</w:t>
      </w:r>
    </w:p>
    <w:p w:rsidR="00B9740D" w:rsidRPr="0057596C" w:rsidRDefault="00B9740D" w:rsidP="002F1754">
      <w:pPr>
        <w:ind w:firstLineChars="400" w:firstLine="31680"/>
      </w:pPr>
      <w:r w:rsidRPr="0057596C">
        <w:rPr>
          <w:rFonts w:hint="eastAsia"/>
        </w:rPr>
        <w:t>体会、想象是什么看不见的力量让铁钉悬空立起来。</w:t>
      </w:r>
    </w:p>
    <w:p w:rsidR="00B9740D" w:rsidRPr="0057596C" w:rsidRDefault="00B9740D" w:rsidP="002F1754">
      <w:pPr>
        <w:ind w:firstLineChars="200" w:firstLine="31680"/>
        <w:rPr>
          <w:b/>
        </w:rPr>
      </w:pPr>
      <w:r w:rsidRPr="0057596C">
        <w:rPr>
          <w:rFonts w:hint="eastAsia"/>
          <w:b/>
        </w:rPr>
        <w:t>教学准备</w:t>
      </w:r>
    </w:p>
    <w:p w:rsidR="00B9740D" w:rsidRPr="0057596C" w:rsidRDefault="00B9740D" w:rsidP="002F1754">
      <w:pPr>
        <w:ind w:firstLineChars="400" w:firstLine="31680"/>
      </w:pPr>
      <w:r w:rsidRPr="0057596C">
        <w:rPr>
          <w:rFonts w:hint="eastAsia"/>
        </w:rPr>
        <w:t>教师：金银铜铁生活常用物品，各种各样磁铁</w:t>
      </w:r>
      <w:r>
        <w:rPr>
          <w:rFonts w:hint="eastAsia"/>
        </w:rPr>
        <w:t>。</w:t>
      </w:r>
    </w:p>
    <w:p w:rsidR="00B9740D" w:rsidRPr="0057596C" w:rsidRDefault="00B9740D" w:rsidP="002F1754">
      <w:pPr>
        <w:ind w:firstLineChars="400" w:firstLine="31680"/>
      </w:pPr>
      <w:r w:rsidRPr="0057596C">
        <w:rPr>
          <w:rFonts w:hint="eastAsia"/>
        </w:rPr>
        <w:t>学生：球形磁铁、铁钉（每生）</w:t>
      </w:r>
      <w:r>
        <w:rPr>
          <w:rFonts w:hint="eastAsia"/>
        </w:rPr>
        <w:t>；</w:t>
      </w:r>
      <w:r w:rsidRPr="0057596C">
        <w:rPr>
          <w:rFonts w:hint="eastAsia"/>
        </w:rPr>
        <w:t>隔物吸铁的布片、铁片、塑料片、木片、铜片等（每组）。</w:t>
      </w:r>
    </w:p>
    <w:p w:rsidR="00B9740D" w:rsidRPr="0057596C" w:rsidRDefault="00B9740D" w:rsidP="002F1754">
      <w:pPr>
        <w:ind w:firstLineChars="200" w:firstLine="31680"/>
        <w:rPr>
          <w:b/>
        </w:rPr>
      </w:pPr>
      <w:r w:rsidRPr="0057596C">
        <w:rPr>
          <w:rFonts w:hint="eastAsia"/>
          <w:b/>
        </w:rPr>
        <w:t>教学过程：</w:t>
      </w:r>
    </w:p>
    <w:p w:rsidR="00B9740D" w:rsidRPr="0057596C" w:rsidRDefault="00B9740D" w:rsidP="002F1754">
      <w:pPr>
        <w:ind w:firstLineChars="200" w:firstLine="31680"/>
      </w:pPr>
      <w:r w:rsidRPr="0057596C">
        <w:rPr>
          <w:rFonts w:hint="eastAsia"/>
        </w:rPr>
        <w:t>一、认识金</w:t>
      </w:r>
      <w:r>
        <w:rPr>
          <w:rFonts w:hint="eastAsia"/>
        </w:rPr>
        <w:t>、</w:t>
      </w:r>
      <w:r w:rsidRPr="0057596C">
        <w:rPr>
          <w:rFonts w:hint="eastAsia"/>
        </w:rPr>
        <w:t>银</w:t>
      </w:r>
      <w:r>
        <w:rPr>
          <w:rFonts w:hint="eastAsia"/>
        </w:rPr>
        <w:t>、</w:t>
      </w:r>
      <w:r w:rsidRPr="0057596C">
        <w:rPr>
          <w:rFonts w:hint="eastAsia"/>
        </w:rPr>
        <w:t>铜</w:t>
      </w:r>
      <w:r>
        <w:rPr>
          <w:rFonts w:hint="eastAsia"/>
        </w:rPr>
        <w:t>、</w:t>
      </w:r>
      <w:r w:rsidRPr="0057596C">
        <w:rPr>
          <w:rFonts w:hint="eastAsia"/>
        </w:rPr>
        <w:t>铁</w:t>
      </w:r>
    </w:p>
    <w:p w:rsidR="00B9740D" w:rsidRPr="0057596C" w:rsidRDefault="00B9740D" w:rsidP="002F1754">
      <w:pPr>
        <w:ind w:firstLineChars="400" w:firstLine="31680"/>
      </w:pPr>
      <w:r w:rsidRPr="0057596C">
        <w:t>1</w:t>
      </w:r>
      <w:r w:rsidRPr="0057596C">
        <w:rPr>
          <w:rFonts w:hint="eastAsia"/>
        </w:rPr>
        <w:t>、辨析金块、银块、铜块和铁块图片</w:t>
      </w:r>
      <w:r>
        <w:rPr>
          <w:rFonts w:hint="eastAsia"/>
        </w:rPr>
        <w:t>，</w:t>
      </w:r>
      <w:r w:rsidRPr="0057596C">
        <w:rPr>
          <w:rFonts w:hint="eastAsia"/>
        </w:rPr>
        <w:t>说说颜色、光泽，猜猜硬度。</w:t>
      </w:r>
    </w:p>
    <w:p w:rsidR="00B9740D" w:rsidRPr="0057596C" w:rsidRDefault="00B9740D" w:rsidP="002F1754">
      <w:pPr>
        <w:ind w:firstLineChars="400" w:firstLine="31680"/>
      </w:pPr>
      <w:r w:rsidRPr="0057596C">
        <w:t>2</w:t>
      </w:r>
      <w:r w:rsidRPr="0057596C">
        <w:rPr>
          <w:rFonts w:hint="eastAsia"/>
        </w:rPr>
        <w:t>、</w:t>
      </w:r>
      <w:r>
        <w:rPr>
          <w:rFonts w:hint="eastAsia"/>
        </w:rPr>
        <w:t>说说</w:t>
      </w:r>
      <w:r w:rsidRPr="0057596C">
        <w:rPr>
          <w:rFonts w:hint="eastAsia"/>
        </w:rPr>
        <w:t>日常生活中应用</w:t>
      </w:r>
      <w:r>
        <w:rPr>
          <w:rFonts w:hint="eastAsia"/>
        </w:rPr>
        <w:t>的物品都有哪些</w:t>
      </w:r>
      <w:r w:rsidRPr="0057596C">
        <w:rPr>
          <w:rFonts w:hint="eastAsia"/>
        </w:rPr>
        <w:t>？</w:t>
      </w:r>
      <w:r w:rsidRPr="0057596C">
        <w:t xml:space="preserve"> </w:t>
      </w:r>
    </w:p>
    <w:p w:rsidR="00B9740D" w:rsidRPr="002D6EB0" w:rsidRDefault="00B9740D" w:rsidP="002F1754">
      <w:pPr>
        <w:ind w:firstLineChars="200" w:firstLine="31680"/>
        <w:rPr>
          <w:b/>
        </w:rPr>
      </w:pPr>
      <w:r>
        <w:rPr>
          <w:rFonts w:hint="eastAsia"/>
          <w:b/>
        </w:rPr>
        <w:t>二、认识</w:t>
      </w:r>
      <w:r w:rsidRPr="002D6EB0">
        <w:rPr>
          <w:rFonts w:hint="eastAsia"/>
          <w:b/>
        </w:rPr>
        <w:t>磁铁</w:t>
      </w:r>
    </w:p>
    <w:p w:rsidR="00B9740D" w:rsidRDefault="00B9740D" w:rsidP="002F1754">
      <w:pPr>
        <w:ind w:leftChars="400" w:left="31680" w:hangingChars="100" w:firstLine="31680"/>
      </w:pPr>
      <w:r>
        <w:t>1</w:t>
      </w:r>
      <w:r>
        <w:rPr>
          <w:rFonts w:hint="eastAsia"/>
        </w:rPr>
        <w:t>、出示磁铁，说说你对磁铁有什么了解</w:t>
      </w:r>
    </w:p>
    <w:p w:rsidR="00B9740D" w:rsidRDefault="00B9740D" w:rsidP="002F1754">
      <w:pPr>
        <w:ind w:leftChars="400" w:left="31680" w:hangingChars="100" w:firstLine="31680"/>
      </w:pPr>
      <w:r>
        <w:rPr>
          <w:rFonts w:hint="eastAsia"/>
        </w:rPr>
        <w:t>（你见过哪些磁铁，好玩吗？磁铁能干什么？猜一猜、</w:t>
      </w:r>
      <w:r w:rsidRPr="00D86841">
        <w:rPr>
          <w:rFonts w:hint="eastAsia"/>
          <w:b/>
        </w:rPr>
        <w:t>组内说一说</w:t>
      </w:r>
      <w:r>
        <w:rPr>
          <w:rFonts w:hint="eastAsia"/>
        </w:rPr>
        <w:t>，再汇报）</w:t>
      </w:r>
    </w:p>
    <w:p w:rsidR="00B9740D" w:rsidRDefault="00B9740D" w:rsidP="002F1754">
      <w:pPr>
        <w:ind w:leftChars="200" w:left="31680" w:firstLineChars="200" w:firstLine="31680"/>
      </w:pPr>
      <w:r>
        <w:t>2</w:t>
      </w:r>
      <w:r>
        <w:rPr>
          <w:rFonts w:hint="eastAsia"/>
        </w:rPr>
        <w:t>、磁铁能吸金银铜铁吗？</w:t>
      </w:r>
    </w:p>
    <w:p w:rsidR="00B9740D" w:rsidRDefault="00B9740D" w:rsidP="003D4D3E">
      <w:pPr>
        <w:ind w:left="780"/>
      </w:pPr>
      <w:r>
        <w:rPr>
          <w:rFonts w:hint="eastAsia"/>
        </w:rPr>
        <w:t>请生上台用磁铁吸（指导玩：一个个去碰，多碰几次）</w:t>
      </w:r>
    </w:p>
    <w:p w:rsidR="00B9740D" w:rsidRDefault="00B9740D" w:rsidP="003D4D3E">
      <w:pPr>
        <w:ind w:left="780"/>
      </w:pPr>
      <w:r>
        <w:t>3</w:t>
      </w:r>
      <w:r>
        <w:rPr>
          <w:rFonts w:hint="eastAsia"/>
        </w:rPr>
        <w:t>、看到了什么现象？（你有什么发现？）</w:t>
      </w:r>
    </w:p>
    <w:p w:rsidR="00B9740D" w:rsidRDefault="00B9740D" w:rsidP="002F1754">
      <w:pPr>
        <w:ind w:leftChars="371" w:left="31680"/>
      </w:pPr>
      <w:r>
        <w:rPr>
          <w:rFonts w:hint="eastAsia"/>
        </w:rPr>
        <w:t>（</w:t>
      </w:r>
      <w:r w:rsidRPr="00D86841">
        <w:rPr>
          <w:b/>
        </w:rPr>
        <w:t xml:space="preserve"> </w:t>
      </w:r>
      <w:r>
        <w:rPr>
          <w:rFonts w:hint="eastAsia"/>
        </w:rPr>
        <w:t>磁铁能吸铁制的物体，但不能吸金、银、铜”）</w:t>
      </w:r>
    </w:p>
    <w:p w:rsidR="00B9740D" w:rsidRPr="00597C15" w:rsidRDefault="00B9740D" w:rsidP="002F1754">
      <w:pPr>
        <w:ind w:firstLineChars="200" w:firstLine="31680"/>
        <w:rPr>
          <w:b/>
        </w:rPr>
      </w:pPr>
      <w:r w:rsidRPr="00597C15">
        <w:rPr>
          <w:rFonts w:hint="eastAsia"/>
          <w:b/>
        </w:rPr>
        <w:t>三：玩</w:t>
      </w:r>
      <w:r>
        <w:rPr>
          <w:rFonts w:hint="eastAsia"/>
          <w:b/>
        </w:rPr>
        <w:t>磁铁和</w:t>
      </w:r>
      <w:r w:rsidRPr="00597C15">
        <w:rPr>
          <w:rFonts w:hint="eastAsia"/>
          <w:b/>
        </w:rPr>
        <w:t>铁钉</w:t>
      </w:r>
    </w:p>
    <w:p w:rsidR="00B9740D" w:rsidRPr="00597C15" w:rsidRDefault="00B9740D" w:rsidP="002F1754">
      <w:pPr>
        <w:ind w:firstLineChars="200" w:firstLine="31680"/>
        <w:rPr>
          <w:b/>
        </w:rPr>
      </w:pPr>
      <w:r w:rsidRPr="00597C15">
        <w:rPr>
          <w:rFonts w:hint="eastAsia"/>
          <w:b/>
        </w:rPr>
        <w:t>（一）球形磁铁不碰到铁钉但能让铁钉竖起来活动</w:t>
      </w:r>
    </w:p>
    <w:p w:rsidR="00B9740D" w:rsidRDefault="00B9740D" w:rsidP="002F1754">
      <w:pPr>
        <w:ind w:firstLineChars="400" w:firstLine="31680"/>
      </w:pPr>
      <w:r>
        <w:rPr>
          <w:rFonts w:hint="eastAsia"/>
        </w:rPr>
        <w:t>给你磁铁和铁钉你准备怎么玩？</w:t>
      </w:r>
    </w:p>
    <w:p w:rsidR="00B9740D" w:rsidRDefault="00B9740D" w:rsidP="002F1754">
      <w:pPr>
        <w:ind w:firstLineChars="400" w:firstLine="31680"/>
      </w:pPr>
      <w:r>
        <w:rPr>
          <w:rFonts w:hint="eastAsia"/>
        </w:rPr>
        <w:t>挑战：不碰到铁钉，能让磁铁竖起来。</w:t>
      </w:r>
    </w:p>
    <w:p w:rsidR="00B9740D" w:rsidRDefault="00B9740D" w:rsidP="002F1754">
      <w:pPr>
        <w:ind w:firstLineChars="400" w:firstLine="31680"/>
      </w:pPr>
      <w:r>
        <w:t>PPT</w:t>
      </w:r>
      <w:r>
        <w:rPr>
          <w:rFonts w:hint="eastAsia"/>
        </w:rPr>
        <w:t>实验提示：</w:t>
      </w:r>
    </w:p>
    <w:p w:rsidR="00B9740D" w:rsidRDefault="00B9740D" w:rsidP="002F1754">
      <w:pPr>
        <w:ind w:firstLineChars="400" w:firstLine="31680"/>
      </w:pPr>
      <w:r>
        <w:rPr>
          <w:rFonts w:hint="eastAsia"/>
        </w:rPr>
        <w:t>做时需要做到安静、注意力要集中。</w:t>
      </w:r>
    </w:p>
    <w:p w:rsidR="00B9740D" w:rsidRDefault="00B9740D" w:rsidP="002F1754">
      <w:pPr>
        <w:ind w:firstLineChars="400" w:firstLine="31680"/>
      </w:pPr>
      <w:r>
        <w:rPr>
          <w:rFonts w:hint="eastAsia"/>
        </w:rPr>
        <w:t>做时你看到什么？你是怎样做成功的？你觉得你失败了是因为什么？</w:t>
      </w:r>
    </w:p>
    <w:p w:rsidR="00B9740D" w:rsidRPr="00140C06" w:rsidRDefault="00B9740D" w:rsidP="002F1754">
      <w:pPr>
        <w:ind w:firstLineChars="196" w:firstLine="31680"/>
        <w:rPr>
          <w:b/>
        </w:rPr>
      </w:pPr>
      <w:r>
        <w:rPr>
          <w:rFonts w:hint="eastAsia"/>
          <w:b/>
        </w:rPr>
        <w:t>（二）</w:t>
      </w:r>
      <w:r w:rsidRPr="00140C06">
        <w:rPr>
          <w:rFonts w:hint="eastAsia"/>
          <w:b/>
        </w:rPr>
        <w:t>第二次玩铁钉</w:t>
      </w:r>
    </w:p>
    <w:p w:rsidR="00B9740D" w:rsidRDefault="00B9740D" w:rsidP="002F1754">
      <w:pPr>
        <w:ind w:firstLineChars="400" w:firstLine="31680"/>
      </w:pPr>
      <w:r>
        <w:rPr>
          <w:rFonts w:hint="eastAsia"/>
        </w:rPr>
        <w:t>师：假如再给你们一次机会玩磁铁，你觉得应该怎样去做？</w:t>
      </w:r>
    </w:p>
    <w:p w:rsidR="00B9740D" w:rsidRDefault="00B9740D" w:rsidP="002F1754">
      <w:pPr>
        <w:ind w:firstLineChars="400" w:firstLine="31680"/>
      </w:pPr>
      <w:r>
        <w:rPr>
          <w:rFonts w:hint="eastAsia"/>
        </w:rPr>
        <w:t>实验要求：</w:t>
      </w:r>
    </w:p>
    <w:p w:rsidR="00B9740D" w:rsidRDefault="00B9740D" w:rsidP="002F1754">
      <w:pPr>
        <w:ind w:leftChars="450" w:left="31680" w:hangingChars="150" w:firstLine="31680"/>
      </w:pPr>
      <w:r>
        <w:t>A</w:t>
      </w:r>
      <w:r>
        <w:rPr>
          <w:rFonts w:hint="eastAsia"/>
        </w:rPr>
        <w:t>、让铁钉更长时间的竖立者，微微平动一下磁铁，铁钉会随着“跳舞”吗？微微转动球形磁铁</w:t>
      </w:r>
      <w:bookmarkStart w:id="0" w:name="_GoBack"/>
      <w:bookmarkEnd w:id="0"/>
      <w:r>
        <w:rPr>
          <w:rFonts w:hint="eastAsia"/>
        </w:rPr>
        <w:t>会发生什么现象？</w:t>
      </w:r>
    </w:p>
    <w:p w:rsidR="00B9740D" w:rsidRDefault="00B9740D" w:rsidP="002F1754">
      <w:pPr>
        <w:ind w:firstLineChars="450" w:firstLine="31680"/>
      </w:pPr>
      <w:r>
        <w:t>B</w:t>
      </w:r>
      <w:r>
        <w:rPr>
          <w:rFonts w:hint="eastAsia"/>
        </w:rPr>
        <w:t>、思考：是什么力量吧铁钉牵引着？</w:t>
      </w:r>
    </w:p>
    <w:p w:rsidR="00B9740D" w:rsidRDefault="00B9740D" w:rsidP="002F1754">
      <w:pPr>
        <w:ind w:firstLineChars="450" w:firstLine="31680"/>
      </w:pPr>
      <w:r>
        <w:t>C</w:t>
      </w:r>
      <w:r>
        <w:rPr>
          <w:rFonts w:hint="eastAsia"/>
        </w:rPr>
        <w:t>、发挥想象力，尝试用笔画一画看不到的“吸引力”（磁场）。</w:t>
      </w:r>
    </w:p>
    <w:p w:rsidR="00B9740D" w:rsidRPr="00597C15" w:rsidRDefault="00B9740D" w:rsidP="002F1754">
      <w:pPr>
        <w:ind w:firstLineChars="200" w:firstLine="31680"/>
        <w:rPr>
          <w:b/>
        </w:rPr>
      </w:pPr>
      <w:r w:rsidRPr="00597C15">
        <w:rPr>
          <w:rFonts w:hint="eastAsia"/>
          <w:b/>
        </w:rPr>
        <w:t>（三）隔物也能吸铁</w:t>
      </w:r>
    </w:p>
    <w:p w:rsidR="00B9740D" w:rsidRDefault="00B9740D" w:rsidP="002F1754">
      <w:pPr>
        <w:ind w:firstLineChars="350" w:firstLine="31680"/>
      </w:pPr>
      <w:r>
        <w:t>1</w:t>
      </w:r>
      <w:r>
        <w:rPr>
          <w:rFonts w:hint="eastAsia"/>
        </w:rPr>
        <w:t>、思考：在铁钉和磁铁中间放一张纸磁铁还能吸住铁钉吗？</w:t>
      </w:r>
    </w:p>
    <w:p w:rsidR="00B9740D" w:rsidRDefault="00B9740D" w:rsidP="002F1754">
      <w:pPr>
        <w:ind w:firstLineChars="350" w:firstLine="31680"/>
      </w:pPr>
      <w:r>
        <w:t>2</w:t>
      </w:r>
      <w:r>
        <w:rPr>
          <w:rFonts w:hint="eastAsia"/>
        </w:rPr>
        <w:t>、体验：除了隔着纸吸铁，还能隔着什么？</w:t>
      </w:r>
    </w:p>
    <w:p w:rsidR="00B9740D" w:rsidRDefault="00B9740D" w:rsidP="002F1754">
      <w:pPr>
        <w:ind w:firstLineChars="350" w:firstLine="31680"/>
      </w:pPr>
      <w:r>
        <w:t>3</w:t>
      </w:r>
      <w:r>
        <w:rPr>
          <w:rFonts w:hint="eastAsia"/>
        </w:rPr>
        <w:t>、小结：说明磁铁能隔着很多物体吸铁</w:t>
      </w:r>
    </w:p>
    <w:p w:rsidR="00B9740D" w:rsidRPr="00140C06" w:rsidRDefault="00B9740D" w:rsidP="002F1754">
      <w:pPr>
        <w:ind w:firstLineChars="250" w:firstLine="31680"/>
        <w:rPr>
          <w:b/>
        </w:rPr>
      </w:pPr>
      <w:r w:rsidRPr="00140C06">
        <w:rPr>
          <w:rFonts w:hint="eastAsia"/>
          <w:b/>
        </w:rPr>
        <w:t>三、课堂总结、课后延伸：</w:t>
      </w:r>
    </w:p>
    <w:p w:rsidR="00B9740D" w:rsidRDefault="00B9740D" w:rsidP="002F1754">
      <w:pPr>
        <w:ind w:leftChars="350" w:left="31680"/>
      </w:pPr>
      <w:r>
        <w:rPr>
          <w:rFonts w:hint="eastAsia"/>
        </w:rPr>
        <w:t>这节课我们一起在玩中做，做中学，学中思，了解到磁铁能吸铁做的物体，但不能吸金银铜；我们还知道磁铁吸铁钉时磁铁有一种力量把铁钉“吸引着”，我们还发现磁铁能隔着一些物体吸铁。</w:t>
      </w:r>
    </w:p>
    <w:p w:rsidR="00B9740D" w:rsidRDefault="00B9740D" w:rsidP="002F1754">
      <w:pPr>
        <w:ind w:leftChars="350" w:left="31680" w:hangingChars="50" w:firstLine="31680"/>
      </w:pPr>
      <w:r>
        <w:rPr>
          <w:rFonts w:hint="eastAsia"/>
        </w:rPr>
        <w:t>师出示矿泉水瓶，里边有个沉浮子，告诉学生，里边有个铁质的回形针，隔着塑料和水，能把沉浮子拿出来吗？</w:t>
      </w:r>
    </w:p>
    <w:p w:rsidR="00B9740D" w:rsidRDefault="00B9740D" w:rsidP="002F1754">
      <w:pPr>
        <w:ind w:firstLineChars="300" w:firstLine="31680"/>
      </w:pPr>
      <w:r>
        <w:rPr>
          <w:rFonts w:hint="eastAsia"/>
        </w:rPr>
        <w:t>（组织孩子整理实验材料，下课）</w:t>
      </w:r>
    </w:p>
    <w:p w:rsidR="00B9740D" w:rsidRDefault="00B9740D"/>
    <w:p w:rsidR="00B9740D" w:rsidRPr="003D4D3E" w:rsidRDefault="00B9740D" w:rsidP="00597C15">
      <w:r>
        <w:rPr>
          <w:rFonts w:hint="eastAsia"/>
        </w:rPr>
        <w:t>【黄申友：浙江省临海师范附属小学校长，中学高级，浙江省教坛新秀，台州市名师，浙派名校长培养人选。】</w:t>
      </w:r>
    </w:p>
    <w:sectPr w:rsidR="00B9740D" w:rsidRPr="003D4D3E" w:rsidSect="000C71C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4D3E"/>
    <w:rsid w:val="00092BEB"/>
    <w:rsid w:val="000C71CE"/>
    <w:rsid w:val="00140C06"/>
    <w:rsid w:val="001957DC"/>
    <w:rsid w:val="002D6EB0"/>
    <w:rsid w:val="002F1754"/>
    <w:rsid w:val="003D4D3E"/>
    <w:rsid w:val="00464646"/>
    <w:rsid w:val="0057596C"/>
    <w:rsid w:val="00597C15"/>
    <w:rsid w:val="009C540F"/>
    <w:rsid w:val="00B67063"/>
    <w:rsid w:val="00B9740D"/>
    <w:rsid w:val="00C12371"/>
    <w:rsid w:val="00D86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D3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2</Pages>
  <Words>169</Words>
  <Characters>968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dbc</dc:creator>
  <cp:keywords/>
  <dc:description/>
  <cp:lastModifiedBy>微软用户</cp:lastModifiedBy>
  <cp:revision>4</cp:revision>
  <dcterms:created xsi:type="dcterms:W3CDTF">2017-04-20T02:53:00Z</dcterms:created>
  <dcterms:modified xsi:type="dcterms:W3CDTF">2017-06-06T13:19:00Z</dcterms:modified>
</cp:coreProperties>
</file>